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15"/>
        <w:gridCol w:w="2059"/>
        <w:gridCol w:w="2060"/>
      </w:tblGrid>
      <w:tr w:rsidR="00FD51DF" w:rsidRPr="00F02D2E" w:rsidTr="00F9552A">
        <w:trPr>
          <w:jc w:val="center"/>
        </w:trPr>
        <w:tc>
          <w:tcPr>
            <w:tcW w:w="10420" w:type="dxa"/>
            <w:gridSpan w:val="3"/>
            <w:tcBorders>
              <w:bottom w:val="nil"/>
            </w:tcBorders>
            <w:vAlign w:val="center"/>
          </w:tcPr>
          <w:p w:rsidR="00FD51DF" w:rsidRPr="00F02D2E" w:rsidRDefault="00FD51DF" w:rsidP="00F955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«Лабораторно-исследовательский центр»; 344029, РОССИЯ, Ростовская область, Первомайский, Ростов-на-Дону, ул. Менжинского/Страны Советов/Троллейбусная, 2/13/1, пом. н1 (инв. № 586); Регистрационный номер - 483 от 20.09.2017</w:t>
            </w:r>
          </w:p>
        </w:tc>
      </w:tr>
      <w:tr w:rsidR="00FD51DF" w:rsidRPr="00F02D2E" w:rsidTr="00F9552A">
        <w:trPr>
          <w:jc w:val="center"/>
        </w:trPr>
        <w:tc>
          <w:tcPr>
            <w:tcW w:w="10420" w:type="dxa"/>
            <w:gridSpan w:val="3"/>
            <w:tcBorders>
              <w:top w:val="nil"/>
            </w:tcBorders>
            <w:vAlign w:val="center"/>
          </w:tcPr>
          <w:p w:rsidR="00FD51DF" w:rsidRPr="00F02D2E" w:rsidRDefault="00FD51DF" w:rsidP="00F955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02D2E">
              <w:rPr>
                <w:color w:val="000000"/>
                <w:sz w:val="18"/>
                <w:szCs w:val="18"/>
              </w:rPr>
              <w:t xml:space="preserve"> </w:t>
            </w:r>
            <w:r w:rsidRPr="00F02D2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02D2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02D2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FD51DF" w:rsidRPr="00F02D2E" w:rsidTr="00F9552A">
        <w:trPr>
          <w:jc w:val="center"/>
        </w:trPr>
        <w:tc>
          <w:tcPr>
            <w:tcW w:w="6345" w:type="dxa"/>
            <w:vAlign w:val="center"/>
          </w:tcPr>
          <w:p w:rsidR="00FD51DF" w:rsidRPr="00F02D2E" w:rsidRDefault="00FD51DF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F02D2E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vAlign w:val="center"/>
          </w:tcPr>
          <w:p w:rsidR="00FD51DF" w:rsidRPr="00F02D2E" w:rsidRDefault="00FD51DF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F02D2E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vAlign w:val="center"/>
          </w:tcPr>
          <w:p w:rsidR="00FD51DF" w:rsidRPr="00F02D2E" w:rsidRDefault="00FD51DF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F02D2E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FD51DF" w:rsidRPr="00F02D2E" w:rsidTr="00F9552A">
        <w:trPr>
          <w:jc w:val="center"/>
        </w:trPr>
        <w:tc>
          <w:tcPr>
            <w:tcW w:w="6345" w:type="dxa"/>
            <w:vAlign w:val="center"/>
          </w:tcPr>
          <w:p w:rsidR="00FD51DF" w:rsidRPr="00F02D2E" w:rsidRDefault="00FD51DF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RA.RU.21ЛЦ01</w:t>
            </w:r>
          </w:p>
        </w:tc>
        <w:tc>
          <w:tcPr>
            <w:tcW w:w="2037" w:type="dxa"/>
            <w:vAlign w:val="center"/>
          </w:tcPr>
          <w:p w:rsidR="00FD51DF" w:rsidRPr="00F02D2E" w:rsidRDefault="00FD51DF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07.03.2017</w:t>
            </w:r>
          </w:p>
        </w:tc>
        <w:tc>
          <w:tcPr>
            <w:tcW w:w="2038" w:type="dxa"/>
            <w:vAlign w:val="center"/>
          </w:tcPr>
          <w:p w:rsidR="00FD51DF" w:rsidRPr="00F02D2E" w:rsidRDefault="00FD51DF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D51DF" w:rsidRPr="00F02D2E" w:rsidRDefault="00FD51DF" w:rsidP="00367816">
      <w:pPr>
        <w:pStyle w:val="Heading1"/>
      </w:pPr>
    </w:p>
    <w:p w:rsidR="00FD51DF" w:rsidRPr="00F02D2E" w:rsidRDefault="00FD51DF" w:rsidP="00367816">
      <w:pPr>
        <w:pStyle w:val="Heading1"/>
        <w:rPr>
          <w:sz w:val="22"/>
          <w:szCs w:val="22"/>
        </w:rPr>
      </w:pPr>
      <w:r w:rsidRPr="00F02D2E">
        <w:rPr>
          <w:sz w:val="22"/>
          <w:szCs w:val="22"/>
        </w:rPr>
        <w:t>ПРОТОКОЛ</w:t>
      </w:r>
      <w:r w:rsidRPr="00F02D2E">
        <w:rPr>
          <w:caps/>
          <w:sz w:val="22"/>
          <w:szCs w:val="22"/>
        </w:rPr>
        <w:br/>
      </w:r>
      <w:r w:rsidRPr="00F02D2E">
        <w:rPr>
          <w:sz w:val="22"/>
          <w:szCs w:val="22"/>
        </w:rPr>
        <w:t>проведения исследований (испытаний) и измерений аэрозолей преимущественно фиброгенного действия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D51DF" w:rsidRPr="00F02D2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1DF" w:rsidRPr="00F02D2E" w:rsidRDefault="00FD51DF" w:rsidP="00367816">
            <w:r w:rsidRPr="00F02D2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51DF" w:rsidRPr="00F02D2E" w:rsidRDefault="00FD51D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68-86/19- П</w:t>
            </w:r>
          </w:p>
        </w:tc>
      </w:tr>
      <w:tr w:rsidR="00FD51DF" w:rsidRPr="00F02D2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1DF" w:rsidRPr="00F02D2E" w:rsidRDefault="00FD51DF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1DF" w:rsidRPr="00F02D2E" w:rsidRDefault="00FD51DF" w:rsidP="00883461">
            <w:pPr>
              <w:pStyle w:val="a2"/>
              <w:rPr>
                <w:bCs/>
              </w:rPr>
            </w:pPr>
            <w:r w:rsidRPr="00F02D2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D51DF" w:rsidRPr="00F02D2E" w:rsidRDefault="00FD51DF" w:rsidP="00AD14A4">
      <w:pPr>
        <w:rPr>
          <w:sz w:val="22"/>
          <w:szCs w:val="22"/>
        </w:rPr>
      </w:pPr>
      <w:r w:rsidRPr="00F02D2E">
        <w:rPr>
          <w:rStyle w:val="a0"/>
          <w:sz w:val="22"/>
          <w:szCs w:val="22"/>
        </w:rPr>
        <w:t>1. Дата проведения измерений (оценки):</w:t>
      </w:r>
      <w:r w:rsidRPr="00F02D2E">
        <w:rPr>
          <w:sz w:val="22"/>
          <w:szCs w:val="22"/>
        </w:rPr>
        <w:t xml:space="preserve"> </w:t>
      </w:r>
      <w:fldSimple w:instr=" DOCVARIABLE izm_date \* MERGEFORMAT ">
        <w:r>
          <w:rPr>
            <w:sz w:val="22"/>
            <w:szCs w:val="22"/>
          </w:rPr>
          <w:t xml:space="preserve">19.04.2019 </w:t>
        </w:r>
      </w:fldSimple>
    </w:p>
    <w:p w:rsidR="00FD51DF" w:rsidRPr="00F02D2E" w:rsidRDefault="00FD51DF" w:rsidP="00C96AAC">
      <w:pPr>
        <w:spacing w:before="120"/>
        <w:rPr>
          <w:sz w:val="22"/>
          <w:szCs w:val="22"/>
        </w:rPr>
      </w:pPr>
      <w:r w:rsidRPr="00F02D2E">
        <w:rPr>
          <w:rStyle w:val="a0"/>
          <w:sz w:val="22"/>
          <w:szCs w:val="22"/>
        </w:rPr>
        <w:t xml:space="preserve">    Дата выдачи протокола</w:t>
      </w:r>
      <w:r w:rsidRPr="00F02D2E">
        <w:rPr>
          <w:b/>
          <w:color w:val="000000"/>
          <w:sz w:val="22"/>
          <w:szCs w:val="22"/>
        </w:rPr>
        <w:t>:</w:t>
      </w:r>
      <w:r w:rsidRPr="00F02D2E">
        <w:rPr>
          <w:color w:val="000000"/>
          <w:sz w:val="22"/>
          <w:szCs w:val="22"/>
        </w:rPr>
        <w:t xml:space="preserve"> </w:t>
      </w:r>
      <w:fldSimple w:instr=" DOCVARIABLE fill_date \* MERGEFORMAT ">
        <w:r>
          <w:rPr>
            <w:bCs/>
            <w:sz w:val="22"/>
            <w:szCs w:val="22"/>
          </w:rPr>
          <w:t xml:space="preserve">30.04.2019 </w:t>
        </w:r>
      </w:fldSimple>
    </w:p>
    <w:p w:rsidR="00FD51DF" w:rsidRPr="00F02D2E" w:rsidRDefault="00FD51DF" w:rsidP="00C625F3">
      <w:pPr>
        <w:pStyle w:val="a"/>
        <w:rPr>
          <w:sz w:val="22"/>
          <w:szCs w:val="22"/>
        </w:rPr>
      </w:pPr>
      <w:r w:rsidRPr="00F02D2E">
        <w:rPr>
          <w:sz w:val="22"/>
          <w:szCs w:val="22"/>
        </w:rPr>
        <w:t>2. Лабораторный номер:</w:t>
      </w:r>
      <w:r w:rsidRPr="00F02D2E">
        <w:rPr>
          <w:b w:val="0"/>
          <w:sz w:val="22"/>
          <w:szCs w:val="22"/>
        </w:rPr>
        <w:t>_____</w:t>
      </w:r>
    </w:p>
    <w:p w:rsidR="00FD51DF" w:rsidRPr="00F02D2E" w:rsidRDefault="00FD51DF" w:rsidP="00C625F3">
      <w:pPr>
        <w:pStyle w:val="a"/>
        <w:rPr>
          <w:sz w:val="22"/>
          <w:szCs w:val="22"/>
        </w:rPr>
      </w:pPr>
      <w:r w:rsidRPr="00F02D2E">
        <w:rPr>
          <w:sz w:val="22"/>
          <w:szCs w:val="22"/>
        </w:rPr>
        <w:t>2. Сведения о работодателе:</w:t>
      </w:r>
    </w:p>
    <w:p w:rsidR="00FD51DF" w:rsidRPr="00F02D2E" w:rsidRDefault="00FD51DF" w:rsidP="00C625F3">
      <w:pPr>
        <w:rPr>
          <w:sz w:val="22"/>
          <w:szCs w:val="22"/>
        </w:rPr>
      </w:pPr>
      <w:r w:rsidRPr="00F02D2E">
        <w:rPr>
          <w:sz w:val="22"/>
          <w:szCs w:val="22"/>
        </w:rPr>
        <w:t>2.1. Наименование работодателя:</w:t>
      </w:r>
      <w:r w:rsidRPr="00F02D2E">
        <w:rPr>
          <w:rStyle w:val="a3"/>
          <w:sz w:val="22"/>
          <w:szCs w:val="22"/>
        </w:rPr>
        <w:t xml:space="preserve"> </w:t>
      </w:r>
      <w:fldSimple w:instr=" DOCVARIABLE rbtd_name \* MERGEFORMAT ">
        <w:r w:rsidRPr="00A83534">
          <w:rPr>
            <w:rStyle w:val="a3"/>
            <w:sz w:val="22"/>
            <w:szCs w:val="22"/>
          </w:rPr>
          <w:t xml:space="preserve">Акционерное общество "Клевер" </w:t>
        </w:r>
      </w:fldSimple>
      <w:r w:rsidRPr="00F02D2E">
        <w:rPr>
          <w:rStyle w:val="a3"/>
          <w:sz w:val="22"/>
          <w:szCs w:val="22"/>
        </w:rPr>
        <w:t> </w:t>
      </w:r>
    </w:p>
    <w:p w:rsidR="00FD51DF" w:rsidRPr="00F02D2E" w:rsidRDefault="00FD51DF" w:rsidP="00C625F3">
      <w:pPr>
        <w:rPr>
          <w:sz w:val="22"/>
          <w:szCs w:val="22"/>
        </w:rPr>
      </w:pPr>
      <w:r w:rsidRPr="00F02D2E">
        <w:rPr>
          <w:sz w:val="22"/>
          <w:szCs w:val="22"/>
        </w:rPr>
        <w:t>2.2. Место нахождения и место осуществления деятельности работодателя:</w:t>
      </w:r>
      <w:r w:rsidRPr="00F02D2E">
        <w:rPr>
          <w:rStyle w:val="a3"/>
          <w:sz w:val="22"/>
          <w:szCs w:val="22"/>
        </w:rPr>
        <w:t xml:space="preserve"> </w:t>
      </w:r>
      <w:fldSimple w:instr=" DOCVARIABLE rbtd_adr \* MERGEFORMAT ">
        <w:r w:rsidRPr="00A83534">
          <w:rPr>
            <w:rStyle w:val="a3"/>
            <w:sz w:val="22"/>
            <w:szCs w:val="22"/>
          </w:rPr>
          <w:t xml:space="preserve">344065, г. Ростов-на-Дону, ул. 50-летия Ростсельмаша, 2-6/22 </w:t>
        </w:r>
      </w:fldSimple>
      <w:r w:rsidRPr="00F02D2E">
        <w:rPr>
          <w:rStyle w:val="a3"/>
          <w:sz w:val="22"/>
          <w:szCs w:val="22"/>
        </w:rPr>
        <w:t> </w:t>
      </w:r>
    </w:p>
    <w:p w:rsidR="00FD51DF" w:rsidRPr="00F02D2E" w:rsidRDefault="00FD51DF" w:rsidP="00C625F3">
      <w:pPr>
        <w:rPr>
          <w:sz w:val="22"/>
          <w:szCs w:val="22"/>
        </w:rPr>
      </w:pPr>
      <w:r w:rsidRPr="00F02D2E">
        <w:rPr>
          <w:sz w:val="22"/>
          <w:szCs w:val="22"/>
        </w:rPr>
        <w:t>2.3. Наименование структурного подразделения:</w:t>
      </w:r>
      <w:r w:rsidRPr="00F02D2E">
        <w:rPr>
          <w:rStyle w:val="a3"/>
          <w:sz w:val="22"/>
          <w:szCs w:val="22"/>
        </w:rPr>
        <w:t xml:space="preserve"> </w:t>
      </w:r>
      <w:fldSimple w:instr=" DOCVARIABLE ceh_info \* MERGEFORMAT ">
        <w:r w:rsidRPr="00A83534">
          <w:rPr>
            <w:rStyle w:val="a3"/>
            <w:sz w:val="22"/>
            <w:szCs w:val="22"/>
          </w:rPr>
          <w:t xml:space="preserve"> Участок мехобработки</w:t>
        </w:r>
      </w:fldSimple>
      <w:r w:rsidRPr="00F02D2E">
        <w:rPr>
          <w:rStyle w:val="a3"/>
          <w:sz w:val="22"/>
          <w:szCs w:val="22"/>
        </w:rPr>
        <w:t> </w:t>
      </w:r>
    </w:p>
    <w:p w:rsidR="00FD51DF" w:rsidRPr="00F02D2E" w:rsidRDefault="00FD51DF" w:rsidP="0092778A">
      <w:pPr>
        <w:pStyle w:val="a"/>
        <w:rPr>
          <w:sz w:val="22"/>
          <w:szCs w:val="22"/>
        </w:rPr>
      </w:pPr>
      <w:r w:rsidRPr="00F02D2E">
        <w:rPr>
          <w:sz w:val="22"/>
          <w:szCs w:val="22"/>
        </w:rPr>
        <w:t>3. Сведения о рабочем месте:</w:t>
      </w:r>
    </w:p>
    <w:p w:rsidR="00FD51DF" w:rsidRPr="00F02D2E" w:rsidRDefault="00FD51DF" w:rsidP="00367816">
      <w:pPr>
        <w:rPr>
          <w:sz w:val="22"/>
          <w:szCs w:val="22"/>
        </w:rPr>
      </w:pPr>
      <w:r w:rsidRPr="00F02D2E">
        <w:rPr>
          <w:sz w:val="22"/>
          <w:szCs w:val="22"/>
        </w:rPr>
        <w:t>3.1. Номер рабочего места:</w:t>
      </w:r>
      <w:r w:rsidRPr="00F02D2E">
        <w:rPr>
          <w:rStyle w:val="a3"/>
          <w:sz w:val="22"/>
          <w:szCs w:val="22"/>
        </w:rPr>
        <w:t xml:space="preserve"> </w:t>
      </w:r>
      <w:fldSimple w:instr=" DOCVARIABLE rm_number \* MERGEFORMAT ">
        <w:r w:rsidRPr="00A83534">
          <w:rPr>
            <w:sz w:val="22"/>
            <w:szCs w:val="22"/>
            <w:u w:val="single"/>
          </w:rPr>
          <w:t xml:space="preserve"> 68-86/19 </w:t>
        </w:r>
      </w:fldSimple>
      <w:r w:rsidRPr="00F02D2E">
        <w:rPr>
          <w:rStyle w:val="a3"/>
          <w:sz w:val="22"/>
          <w:szCs w:val="22"/>
        </w:rPr>
        <w:t> </w:t>
      </w:r>
    </w:p>
    <w:p w:rsidR="00FD51DF" w:rsidRPr="00F02D2E" w:rsidRDefault="00FD51DF" w:rsidP="00367816">
      <w:pPr>
        <w:rPr>
          <w:sz w:val="22"/>
          <w:szCs w:val="22"/>
        </w:rPr>
      </w:pPr>
      <w:r w:rsidRPr="00F02D2E">
        <w:rPr>
          <w:sz w:val="22"/>
          <w:szCs w:val="22"/>
        </w:rPr>
        <w:t>3.2. Наименование рабочего места:</w:t>
      </w:r>
      <w:r w:rsidRPr="00F02D2E">
        <w:rPr>
          <w:rStyle w:val="a3"/>
          <w:sz w:val="22"/>
          <w:szCs w:val="22"/>
        </w:rPr>
        <w:t xml:space="preserve"> </w:t>
      </w:r>
      <w:fldSimple w:instr=" DOCVARIABLE rm_name \* MERGEFORMAT ">
        <w:r w:rsidRPr="00A83534">
          <w:rPr>
            <w:rStyle w:val="a3"/>
            <w:sz w:val="22"/>
            <w:szCs w:val="22"/>
          </w:rPr>
          <w:t xml:space="preserve"> Чистильщик металла, отливок, изделий и деталей </w:t>
        </w:r>
      </w:fldSimple>
    </w:p>
    <w:p w:rsidR="00FD51DF" w:rsidRPr="00F02D2E" w:rsidRDefault="00FD51DF" w:rsidP="00367816">
      <w:pPr>
        <w:rPr>
          <w:sz w:val="22"/>
          <w:szCs w:val="22"/>
        </w:rPr>
      </w:pPr>
      <w:r w:rsidRPr="00F02D2E">
        <w:rPr>
          <w:sz w:val="22"/>
          <w:szCs w:val="22"/>
        </w:rPr>
        <w:t>3.3. Код по ОК 016-94:</w:t>
      </w:r>
      <w:r w:rsidRPr="00F02D2E">
        <w:rPr>
          <w:rStyle w:val="a3"/>
          <w:sz w:val="22"/>
          <w:szCs w:val="22"/>
        </w:rPr>
        <w:t xml:space="preserve"> </w:t>
      </w:r>
      <w:fldSimple w:instr=" DOCVARIABLE codeok \* MERGEFORMAT ">
        <w:r w:rsidRPr="00A83534">
          <w:rPr>
            <w:rStyle w:val="a3"/>
            <w:sz w:val="22"/>
            <w:szCs w:val="22"/>
          </w:rPr>
          <w:t xml:space="preserve"> 19568 </w:t>
        </w:r>
      </w:fldSimple>
      <w:r w:rsidRPr="00F02D2E">
        <w:rPr>
          <w:rStyle w:val="a3"/>
          <w:sz w:val="22"/>
          <w:szCs w:val="22"/>
        </w:rPr>
        <w:t> </w:t>
      </w:r>
    </w:p>
    <w:p w:rsidR="00FD51DF" w:rsidRPr="00F02D2E" w:rsidRDefault="00FD51DF" w:rsidP="0092778A">
      <w:pPr>
        <w:pStyle w:val="a"/>
        <w:rPr>
          <w:sz w:val="22"/>
          <w:szCs w:val="22"/>
        </w:rPr>
      </w:pPr>
      <w:r w:rsidRPr="00F02D2E">
        <w:rPr>
          <w:sz w:val="22"/>
          <w:szCs w:val="22"/>
        </w:rPr>
        <w:t xml:space="preserve">4. Сведения о средствах измерения: </w:t>
      </w:r>
      <w:fldSimple w:instr=" DOCVARIABLE izm_tools \* MERGEFORMAT ">
        <w:r w:rsidRPr="00A83534">
          <w:rPr>
            <w:sz w:val="22"/>
            <w:szCs w:val="22"/>
          </w:rPr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8"/>
        <w:gridCol w:w="1559"/>
        <w:gridCol w:w="1701"/>
        <w:gridCol w:w="1559"/>
      </w:tblGrid>
      <w:tr w:rsidR="00FD51DF" w:rsidRPr="00F02D2E" w:rsidTr="00E21486">
        <w:trPr>
          <w:jc w:val="center"/>
        </w:trPr>
        <w:tc>
          <w:tcPr>
            <w:tcW w:w="5208" w:type="dxa"/>
            <w:vAlign w:val="center"/>
          </w:tcPr>
          <w:p w:rsidR="00FD51DF" w:rsidRPr="00F02D2E" w:rsidRDefault="00FD51DF" w:rsidP="00883461">
            <w:pPr>
              <w:pStyle w:val="a1"/>
            </w:pPr>
            <w:bookmarkStart w:id="3" w:name="si_table"/>
            <w:bookmarkEnd w:id="3"/>
            <w:r w:rsidRPr="00F02D2E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FD51DF" w:rsidRPr="00F02D2E" w:rsidRDefault="00FD51DF" w:rsidP="00883461">
            <w:pPr>
              <w:pStyle w:val="a1"/>
            </w:pPr>
            <w:bookmarkStart w:id="4" w:name="si_factory_num"/>
            <w:bookmarkEnd w:id="4"/>
            <w:r w:rsidRPr="00F02D2E">
              <w:t>Заводской номер</w:t>
            </w:r>
          </w:p>
        </w:tc>
        <w:tc>
          <w:tcPr>
            <w:tcW w:w="1701" w:type="dxa"/>
            <w:vAlign w:val="center"/>
          </w:tcPr>
          <w:p w:rsidR="00FD51DF" w:rsidRPr="00F02D2E" w:rsidRDefault="00FD51DF" w:rsidP="00883461">
            <w:pPr>
              <w:pStyle w:val="a1"/>
            </w:pPr>
            <w:bookmarkStart w:id="5" w:name="si_sertif"/>
            <w:bookmarkEnd w:id="5"/>
            <w:r w:rsidRPr="00F02D2E">
              <w:t>№ свидетельства</w:t>
            </w:r>
          </w:p>
        </w:tc>
        <w:tc>
          <w:tcPr>
            <w:tcW w:w="1559" w:type="dxa"/>
            <w:vAlign w:val="center"/>
          </w:tcPr>
          <w:p w:rsidR="00FD51DF" w:rsidRPr="00F02D2E" w:rsidRDefault="00FD51DF" w:rsidP="00883461">
            <w:pPr>
              <w:pStyle w:val="a1"/>
            </w:pPr>
            <w:bookmarkStart w:id="6" w:name="si_end_date"/>
            <w:bookmarkEnd w:id="6"/>
            <w:r w:rsidRPr="00F02D2E">
              <w:t>Действительно до:</w:t>
            </w:r>
          </w:p>
        </w:tc>
      </w:tr>
      <w:tr w:rsidR="00FD51DF" w:rsidRPr="00F02D2E" w:rsidTr="00E21486">
        <w:trPr>
          <w:jc w:val="center"/>
        </w:trPr>
        <w:tc>
          <w:tcPr>
            <w:tcW w:w="5208" w:type="dxa"/>
            <w:vAlign w:val="center"/>
          </w:tcPr>
          <w:p w:rsidR="00FD51DF" w:rsidRPr="00F02D2E" w:rsidRDefault="00FD51DF" w:rsidP="0024138C">
            <w:pPr>
              <w:pStyle w:val="a1"/>
              <w:jc w:val="left"/>
            </w:pPr>
            <w:r>
              <w:t>Пробоотборное устройство ПУ-4Э</w:t>
            </w:r>
          </w:p>
        </w:tc>
        <w:tc>
          <w:tcPr>
            <w:tcW w:w="1559" w:type="dxa"/>
            <w:vAlign w:val="center"/>
          </w:tcPr>
          <w:p w:rsidR="00FD51DF" w:rsidRPr="00F02D2E" w:rsidRDefault="00FD51DF" w:rsidP="00883461">
            <w:pPr>
              <w:pStyle w:val="a1"/>
            </w:pPr>
            <w:r>
              <w:t>7896</w:t>
            </w:r>
          </w:p>
        </w:tc>
        <w:tc>
          <w:tcPr>
            <w:tcW w:w="1701" w:type="dxa"/>
            <w:vAlign w:val="center"/>
          </w:tcPr>
          <w:p w:rsidR="00FD51DF" w:rsidRPr="00F02D2E" w:rsidRDefault="00FD51DF" w:rsidP="00883461">
            <w:pPr>
              <w:pStyle w:val="a1"/>
            </w:pPr>
            <w:r>
              <w:t>01.000537.19</w:t>
            </w:r>
          </w:p>
        </w:tc>
        <w:tc>
          <w:tcPr>
            <w:tcW w:w="1559" w:type="dxa"/>
            <w:vAlign w:val="center"/>
          </w:tcPr>
          <w:p w:rsidR="00FD51DF" w:rsidRPr="00F02D2E" w:rsidRDefault="00FD51DF" w:rsidP="00883461">
            <w:pPr>
              <w:pStyle w:val="a1"/>
            </w:pPr>
            <w:r>
              <w:t>29.01.2020</w:t>
            </w:r>
          </w:p>
        </w:tc>
      </w:tr>
      <w:tr w:rsidR="00FD51DF" w:rsidRPr="00F02D2E" w:rsidTr="00E21486">
        <w:trPr>
          <w:jc w:val="center"/>
        </w:trPr>
        <w:tc>
          <w:tcPr>
            <w:tcW w:w="5208" w:type="dxa"/>
            <w:vAlign w:val="center"/>
          </w:tcPr>
          <w:p w:rsidR="00FD51DF" w:rsidRDefault="00FD51DF" w:rsidP="0024138C">
            <w:pPr>
              <w:pStyle w:val="a1"/>
              <w:jc w:val="left"/>
            </w:pPr>
            <w:r>
              <w:t>Весы лабораторные равноплечие 2-го класса ВЛР-200 г</w:t>
            </w:r>
          </w:p>
        </w:tc>
        <w:tc>
          <w:tcPr>
            <w:tcW w:w="1559" w:type="dxa"/>
            <w:vAlign w:val="center"/>
          </w:tcPr>
          <w:p w:rsidR="00FD51DF" w:rsidRDefault="00FD51DF" w:rsidP="00883461">
            <w:pPr>
              <w:pStyle w:val="a1"/>
            </w:pPr>
            <w:r>
              <w:t>275</w:t>
            </w:r>
          </w:p>
        </w:tc>
        <w:tc>
          <w:tcPr>
            <w:tcW w:w="1701" w:type="dxa"/>
            <w:vAlign w:val="center"/>
          </w:tcPr>
          <w:p w:rsidR="00FD51DF" w:rsidRDefault="00FD51DF" w:rsidP="00883461">
            <w:pPr>
              <w:pStyle w:val="a1"/>
            </w:pPr>
            <w:r>
              <w:t>С.10.М.00002/01152-19</w:t>
            </w:r>
          </w:p>
        </w:tc>
        <w:tc>
          <w:tcPr>
            <w:tcW w:w="1559" w:type="dxa"/>
            <w:vAlign w:val="center"/>
          </w:tcPr>
          <w:p w:rsidR="00FD51DF" w:rsidRDefault="00FD51DF" w:rsidP="00883461">
            <w:pPr>
              <w:pStyle w:val="a1"/>
            </w:pPr>
            <w:r>
              <w:t>08.01.2020</w:t>
            </w:r>
          </w:p>
        </w:tc>
      </w:tr>
    </w:tbl>
    <w:p w:rsidR="00FD51DF" w:rsidRPr="00F02D2E" w:rsidRDefault="00FD51DF" w:rsidP="0092778A">
      <w:pPr>
        <w:pStyle w:val="a"/>
        <w:rPr>
          <w:sz w:val="22"/>
          <w:szCs w:val="22"/>
        </w:rPr>
      </w:pPr>
      <w:r w:rsidRPr="00F02D2E">
        <w:rPr>
          <w:sz w:val="22"/>
          <w:szCs w:val="22"/>
        </w:rP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D51DF" w:rsidRPr="007435CD" w:rsidRDefault="00FD51DF" w:rsidP="00AD14A4">
      <w:pPr>
        <w:rPr>
          <w:sz w:val="22"/>
          <w:szCs w:val="22"/>
        </w:rPr>
      </w:pPr>
      <w:r w:rsidRPr="00F02D2E">
        <w:rPr>
          <w:sz w:val="22"/>
          <w:szCs w:val="22"/>
        </w:rPr>
        <w:fldChar w:fldCharType="begin"/>
      </w:r>
      <w:r w:rsidRPr="00F02D2E">
        <w:rPr>
          <w:sz w:val="22"/>
          <w:szCs w:val="22"/>
        </w:rPr>
        <w:instrText xml:space="preserve"> DOCVARIABLE izm_nd_new \* MERGEFORMAT </w:instrText>
      </w:r>
      <w:r w:rsidRPr="00F02D2E">
        <w:rPr>
          <w:sz w:val="22"/>
          <w:szCs w:val="22"/>
        </w:rPr>
        <w:fldChar w:fldCharType="separate"/>
      </w:r>
      <w:r w:rsidRPr="007435CD">
        <w:rPr>
          <w:sz w:val="22"/>
          <w:szCs w:val="22"/>
        </w:rPr>
        <w:t>- 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заполнению";</w:t>
      </w:r>
    </w:p>
    <w:p w:rsidR="00FD51DF" w:rsidRPr="007435CD" w:rsidRDefault="00FD51DF" w:rsidP="00AD14A4">
      <w:pPr>
        <w:rPr>
          <w:sz w:val="22"/>
          <w:szCs w:val="22"/>
        </w:rPr>
      </w:pPr>
      <w:r w:rsidRPr="007435CD">
        <w:rPr>
          <w:sz w:val="22"/>
          <w:szCs w:val="22"/>
        </w:rPr>
        <w:t>- ГН 2.2.5.3532-18 Предельно допустимые концентрации (ПДК) вредных веществ в воздухе рабочей зоны;</w:t>
      </w:r>
    </w:p>
    <w:p w:rsidR="00FD51DF" w:rsidRPr="007435CD" w:rsidRDefault="00FD51DF" w:rsidP="00AD14A4">
      <w:pPr>
        <w:rPr>
          <w:sz w:val="22"/>
          <w:szCs w:val="22"/>
        </w:rPr>
      </w:pPr>
      <w:r w:rsidRPr="007435CD">
        <w:rPr>
          <w:sz w:val="22"/>
          <w:szCs w:val="22"/>
        </w:rPr>
        <w:t>- МУК 4.1.2468-09 Измерение массовых концентраций пыли в воздухе рабочей зоны;</w:t>
      </w:r>
    </w:p>
    <w:p w:rsidR="00FD51DF" w:rsidRPr="00F02D2E" w:rsidRDefault="00FD51DF" w:rsidP="00AD14A4">
      <w:pPr>
        <w:rPr>
          <w:sz w:val="22"/>
          <w:szCs w:val="22"/>
        </w:rPr>
      </w:pPr>
      <w:r w:rsidRPr="007435CD">
        <w:rPr>
          <w:sz w:val="22"/>
          <w:szCs w:val="22"/>
        </w:rPr>
        <w:t>- ГОСТ 12.1.005-88 Общие санитарно-гигиенические требования к воздуху рабочей зоны.</w:t>
      </w:r>
      <w:r w:rsidRPr="00F02D2E">
        <w:rPr>
          <w:sz w:val="22"/>
          <w:szCs w:val="22"/>
        </w:rPr>
        <w:fldChar w:fldCharType="end"/>
      </w:r>
    </w:p>
    <w:p w:rsidR="00FD51DF" w:rsidRPr="00F02D2E" w:rsidRDefault="00FD51DF" w:rsidP="00E37193">
      <w:pPr>
        <w:spacing w:before="120"/>
        <w:rPr>
          <w:b/>
          <w:color w:val="000000"/>
          <w:sz w:val="22"/>
          <w:szCs w:val="22"/>
        </w:rPr>
      </w:pPr>
      <w:r w:rsidRPr="00F02D2E">
        <w:rPr>
          <w:b/>
          <w:color w:val="000000"/>
          <w:sz w:val="22"/>
          <w:szCs w:val="22"/>
        </w:rPr>
        <w:t>6.Условия проведения исследований</w:t>
      </w:r>
    </w:p>
    <w:tbl>
      <w:tblPr>
        <w:tblW w:w="10064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  <w:gridCol w:w="2079"/>
        <w:gridCol w:w="2079"/>
        <w:gridCol w:w="2079"/>
      </w:tblGrid>
      <w:tr w:rsidR="00FD51DF" w:rsidRPr="00F02D2E" w:rsidTr="00E21486">
        <w:trPr>
          <w:jc w:val="center"/>
        </w:trPr>
        <w:tc>
          <w:tcPr>
            <w:tcW w:w="3827" w:type="dxa"/>
            <w:vAlign w:val="center"/>
          </w:tcPr>
          <w:p w:rsidR="00FD51DF" w:rsidRPr="00F02D2E" w:rsidRDefault="00FD51DF" w:rsidP="008E36DB">
            <w:pPr>
              <w:pStyle w:val="a1"/>
            </w:pPr>
            <w:bookmarkStart w:id="7" w:name="os2_zone"/>
            <w:bookmarkEnd w:id="7"/>
            <w:r w:rsidRPr="00F02D2E">
              <w:t>Наименование рабочей зоны</w:t>
            </w:r>
          </w:p>
        </w:tc>
        <w:tc>
          <w:tcPr>
            <w:tcW w:w="2079" w:type="dxa"/>
            <w:vAlign w:val="center"/>
          </w:tcPr>
          <w:p w:rsidR="00FD51DF" w:rsidRPr="00F02D2E" w:rsidRDefault="00FD51DF" w:rsidP="008E36DB">
            <w:pPr>
              <w:pStyle w:val="a1"/>
            </w:pPr>
            <w:bookmarkStart w:id="8" w:name="os2_temp"/>
            <w:bookmarkEnd w:id="8"/>
            <w:r w:rsidRPr="00F02D2E">
              <w:t xml:space="preserve">Температура воздуха, </w:t>
            </w:r>
            <w:r w:rsidRPr="00E21486">
              <w:rPr>
                <w:vertAlign w:val="superscript"/>
              </w:rPr>
              <w:t>o</w:t>
            </w:r>
            <w:r w:rsidRPr="00F02D2E">
              <w:t>C</w:t>
            </w:r>
          </w:p>
        </w:tc>
        <w:tc>
          <w:tcPr>
            <w:tcW w:w="2079" w:type="dxa"/>
            <w:vAlign w:val="center"/>
          </w:tcPr>
          <w:p w:rsidR="00FD51DF" w:rsidRPr="00F02D2E" w:rsidRDefault="00FD51DF" w:rsidP="008E36DB">
            <w:pPr>
              <w:pStyle w:val="a1"/>
            </w:pPr>
            <w:bookmarkStart w:id="9" w:name="os2_press"/>
            <w:bookmarkEnd w:id="9"/>
            <w:r w:rsidRPr="00F02D2E">
              <w:t>Атмосферное давление, мм рт.ст.</w:t>
            </w:r>
          </w:p>
        </w:tc>
        <w:tc>
          <w:tcPr>
            <w:tcW w:w="2079" w:type="dxa"/>
            <w:vAlign w:val="center"/>
          </w:tcPr>
          <w:p w:rsidR="00FD51DF" w:rsidRPr="00F02D2E" w:rsidRDefault="00FD51DF" w:rsidP="008E36DB">
            <w:pPr>
              <w:pStyle w:val="a1"/>
            </w:pPr>
            <w:bookmarkStart w:id="10" w:name="os2_vlag"/>
            <w:bookmarkEnd w:id="10"/>
            <w:r w:rsidRPr="00F02D2E">
              <w:t>Относительная влажность, %</w:t>
            </w:r>
          </w:p>
        </w:tc>
      </w:tr>
      <w:tr w:rsidR="00FD51DF" w:rsidRPr="00F02D2E" w:rsidTr="00E21486">
        <w:trPr>
          <w:jc w:val="center"/>
        </w:trPr>
        <w:tc>
          <w:tcPr>
            <w:tcW w:w="3827" w:type="dxa"/>
            <w:vAlign w:val="center"/>
          </w:tcPr>
          <w:p w:rsidR="00FD51DF" w:rsidRPr="00F02D2E" w:rsidRDefault="00FD51DF" w:rsidP="008E36DB">
            <w:pPr>
              <w:pStyle w:val="a1"/>
            </w:pPr>
            <w:bookmarkStart w:id="11" w:name="os2_bm1"/>
            <w:bookmarkEnd w:id="11"/>
            <w:r>
              <w:t>Рабочее место чистильщика металла, отливок, изделий и деталей</w:t>
            </w:r>
          </w:p>
        </w:tc>
        <w:tc>
          <w:tcPr>
            <w:tcW w:w="2079" w:type="dxa"/>
            <w:vAlign w:val="center"/>
          </w:tcPr>
          <w:p w:rsidR="00FD51DF" w:rsidRPr="00F02D2E" w:rsidRDefault="00FD51DF" w:rsidP="008E36DB">
            <w:pPr>
              <w:pStyle w:val="a1"/>
            </w:pPr>
            <w:r>
              <w:t>24</w:t>
            </w:r>
          </w:p>
        </w:tc>
        <w:tc>
          <w:tcPr>
            <w:tcW w:w="2079" w:type="dxa"/>
            <w:vAlign w:val="center"/>
          </w:tcPr>
          <w:p w:rsidR="00FD51DF" w:rsidRPr="00F02D2E" w:rsidRDefault="00FD51DF" w:rsidP="008E36DB">
            <w:pPr>
              <w:pStyle w:val="a1"/>
            </w:pPr>
            <w:r>
              <w:t>756</w:t>
            </w:r>
          </w:p>
        </w:tc>
        <w:tc>
          <w:tcPr>
            <w:tcW w:w="2079" w:type="dxa"/>
            <w:vAlign w:val="center"/>
          </w:tcPr>
          <w:p w:rsidR="00FD51DF" w:rsidRPr="00F02D2E" w:rsidRDefault="00FD51DF" w:rsidP="008E36DB">
            <w:pPr>
              <w:pStyle w:val="a1"/>
            </w:pPr>
            <w:r>
              <w:t>38</w:t>
            </w:r>
          </w:p>
        </w:tc>
      </w:tr>
    </w:tbl>
    <w:p w:rsidR="00FD51DF" w:rsidRPr="00F02D2E" w:rsidRDefault="00FD51DF" w:rsidP="00FF386A">
      <w:pPr>
        <w:pStyle w:val="a"/>
        <w:rPr>
          <w:sz w:val="22"/>
          <w:szCs w:val="22"/>
        </w:rPr>
      </w:pPr>
    </w:p>
    <w:p w:rsidR="00FD51DF" w:rsidRPr="00F02D2E" w:rsidRDefault="00FD51DF" w:rsidP="00FF386A">
      <w:pPr>
        <w:pStyle w:val="a"/>
        <w:rPr>
          <w:sz w:val="22"/>
          <w:szCs w:val="22"/>
        </w:rPr>
      </w:pPr>
      <w:r w:rsidRPr="00F02D2E">
        <w:rPr>
          <w:sz w:val="22"/>
          <w:szCs w:val="22"/>
        </w:rPr>
        <w:t>7.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D51DF" w:rsidRPr="00F02D2E" w:rsidTr="00045ACB">
        <w:trPr>
          <w:tblHeader/>
          <w:jc w:val="center"/>
        </w:trPr>
        <w:tc>
          <w:tcPr>
            <w:tcW w:w="3237" w:type="dxa"/>
            <w:vAlign w:val="center"/>
          </w:tcPr>
          <w:p w:rsidR="00FD51DF" w:rsidRPr="00F02D2E" w:rsidRDefault="00FD51DF" w:rsidP="00FF386A">
            <w:pPr>
              <w:pStyle w:val="a1"/>
            </w:pPr>
            <w:bookmarkStart w:id="12" w:name="svet_table"/>
            <w:bookmarkStart w:id="13" w:name="main_table"/>
            <w:bookmarkStart w:id="14" w:name="param_column"/>
            <w:bookmarkEnd w:id="12"/>
            <w:bookmarkEnd w:id="13"/>
            <w:bookmarkEnd w:id="14"/>
            <w:r w:rsidRPr="00F02D2E">
              <w:t>Наименование</w:t>
            </w:r>
          </w:p>
          <w:p w:rsidR="00FD51DF" w:rsidRPr="00F02D2E" w:rsidRDefault="00FD51DF" w:rsidP="00FF386A">
            <w:pPr>
              <w:pStyle w:val="a1"/>
            </w:pPr>
            <w:r w:rsidRPr="00F02D2E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D51DF" w:rsidRPr="00F02D2E" w:rsidRDefault="00FD51DF" w:rsidP="00FF386A">
            <w:pPr>
              <w:pStyle w:val="a1"/>
            </w:pPr>
            <w:bookmarkStart w:id="15" w:name="fact_column"/>
            <w:bookmarkEnd w:id="15"/>
            <w:r w:rsidRPr="00F02D2E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D51DF" w:rsidRPr="00F02D2E" w:rsidRDefault="00FD51DF" w:rsidP="00FF386A">
            <w:pPr>
              <w:pStyle w:val="a1"/>
            </w:pPr>
            <w:bookmarkStart w:id="16" w:name="norm_column"/>
            <w:bookmarkEnd w:id="16"/>
            <w:r w:rsidRPr="00F02D2E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D51DF" w:rsidRPr="00F02D2E" w:rsidRDefault="00FD51DF" w:rsidP="00FF386A">
            <w:pPr>
              <w:pStyle w:val="a1"/>
            </w:pPr>
            <w:bookmarkStart w:id="17" w:name="class_column"/>
            <w:bookmarkEnd w:id="17"/>
            <w:r w:rsidRPr="00F02D2E">
              <w:t>Класс опасности</w:t>
            </w:r>
          </w:p>
        </w:tc>
        <w:tc>
          <w:tcPr>
            <w:tcW w:w="1518" w:type="dxa"/>
            <w:vAlign w:val="center"/>
          </w:tcPr>
          <w:p w:rsidR="00FD51DF" w:rsidRPr="00F02D2E" w:rsidRDefault="00FD51DF" w:rsidP="00FF386A">
            <w:pPr>
              <w:pStyle w:val="a1"/>
            </w:pPr>
            <w:r w:rsidRPr="00F02D2E">
              <w:t xml:space="preserve"> </w:t>
            </w:r>
            <w:bookmarkStart w:id="18" w:name="kut_column"/>
            <w:bookmarkEnd w:id="18"/>
            <w:r w:rsidRPr="00F02D2E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D51DF" w:rsidRPr="00F02D2E" w:rsidRDefault="00FD51DF" w:rsidP="00FF386A">
            <w:pPr>
              <w:pStyle w:val="a1"/>
            </w:pPr>
            <w:r w:rsidRPr="00F02D2E">
              <w:t xml:space="preserve"> </w:t>
            </w:r>
            <w:bookmarkStart w:id="19" w:name="time_column"/>
            <w:bookmarkEnd w:id="19"/>
            <w:r w:rsidRPr="00F02D2E">
              <w:t>Время воздействия, %</w:t>
            </w:r>
          </w:p>
        </w:tc>
      </w:tr>
      <w:tr w:rsidR="00FD51DF" w:rsidRPr="00F02D2E" w:rsidTr="00FF386A">
        <w:trPr>
          <w:jc w:val="center"/>
        </w:trPr>
        <w:tc>
          <w:tcPr>
            <w:tcW w:w="3237" w:type="dxa"/>
            <w:vAlign w:val="center"/>
          </w:tcPr>
          <w:p w:rsidR="00FD51DF" w:rsidRPr="00045ACB" w:rsidRDefault="00FD51DF" w:rsidP="00FF386A">
            <w:pPr>
              <w:pStyle w:val="a1"/>
              <w:rPr>
                <w:b/>
              </w:rPr>
            </w:pPr>
            <w:bookmarkStart w:id="20" w:name="zona1"/>
            <w:bookmarkEnd w:id="20"/>
            <w:r>
              <w:rPr>
                <w:b/>
              </w:rPr>
              <w:t>Рабочее место чистильщика металла, отливок, изделий и деталей</w:t>
            </w:r>
          </w:p>
        </w:tc>
        <w:tc>
          <w:tcPr>
            <w:tcW w:w="1453" w:type="dxa"/>
            <w:vAlign w:val="center"/>
          </w:tcPr>
          <w:p w:rsidR="00FD51DF" w:rsidRPr="00F02D2E" w:rsidRDefault="00FD51DF" w:rsidP="00FF386A">
            <w:pPr>
              <w:pStyle w:val="a1"/>
            </w:pPr>
          </w:p>
        </w:tc>
        <w:tc>
          <w:tcPr>
            <w:tcW w:w="1330" w:type="dxa"/>
            <w:vAlign w:val="center"/>
          </w:tcPr>
          <w:p w:rsidR="00FD51DF" w:rsidRPr="00F02D2E" w:rsidRDefault="00FD51DF" w:rsidP="00FF386A">
            <w:pPr>
              <w:pStyle w:val="a1"/>
            </w:pPr>
          </w:p>
        </w:tc>
        <w:tc>
          <w:tcPr>
            <w:tcW w:w="1222" w:type="dxa"/>
            <w:vAlign w:val="center"/>
          </w:tcPr>
          <w:p w:rsidR="00FD51DF" w:rsidRPr="00F02D2E" w:rsidRDefault="00FD51DF" w:rsidP="00FF386A">
            <w:pPr>
              <w:pStyle w:val="a1"/>
            </w:pPr>
          </w:p>
        </w:tc>
        <w:tc>
          <w:tcPr>
            <w:tcW w:w="1518" w:type="dxa"/>
            <w:vAlign w:val="center"/>
          </w:tcPr>
          <w:p w:rsidR="00FD51DF" w:rsidRPr="00F02D2E" w:rsidRDefault="00FD51DF" w:rsidP="00FF386A">
            <w:pPr>
              <w:pStyle w:val="a1"/>
            </w:pPr>
          </w:p>
        </w:tc>
        <w:tc>
          <w:tcPr>
            <w:tcW w:w="1575" w:type="dxa"/>
            <w:vAlign w:val="center"/>
          </w:tcPr>
          <w:p w:rsidR="00FD51DF" w:rsidRPr="00F02D2E" w:rsidRDefault="00FD51DF" w:rsidP="00FF386A">
            <w:pPr>
              <w:pStyle w:val="a1"/>
            </w:pPr>
          </w:p>
        </w:tc>
      </w:tr>
      <w:tr w:rsidR="00FD51DF" w:rsidRPr="00F02D2E" w:rsidTr="00FF386A">
        <w:trPr>
          <w:jc w:val="center"/>
        </w:trPr>
        <w:tc>
          <w:tcPr>
            <w:tcW w:w="3237" w:type="dxa"/>
            <w:vAlign w:val="center"/>
          </w:tcPr>
          <w:p w:rsidR="00FD51DF" w:rsidRPr="00045ACB" w:rsidRDefault="00FD51DF" w:rsidP="00FF386A">
            <w:pPr>
              <w:pStyle w:val="a1"/>
              <w:rPr>
                <w:i/>
              </w:rPr>
            </w:pPr>
            <w:bookmarkStart w:id="21" w:name="ko1_2330"/>
            <w:bookmarkEnd w:id="21"/>
            <w:r w:rsidRPr="00045ACB">
              <w:rPr>
                <w:i/>
              </w:rPr>
              <w:t>Электрокорунд, мг/м³</w:t>
            </w:r>
          </w:p>
        </w:tc>
        <w:tc>
          <w:tcPr>
            <w:tcW w:w="1453" w:type="dxa"/>
            <w:vAlign w:val="center"/>
          </w:tcPr>
          <w:p w:rsidR="00FD51DF" w:rsidRPr="00F02D2E" w:rsidRDefault="00FD51DF" w:rsidP="00FF386A">
            <w:pPr>
              <w:pStyle w:val="a1"/>
            </w:pPr>
            <w:r>
              <w:t>8.0</w:t>
            </w:r>
          </w:p>
        </w:tc>
        <w:tc>
          <w:tcPr>
            <w:tcW w:w="1330" w:type="dxa"/>
            <w:vAlign w:val="center"/>
          </w:tcPr>
          <w:p w:rsidR="00FD51DF" w:rsidRPr="00F02D2E" w:rsidRDefault="00FD51DF" w:rsidP="00FF386A">
            <w:pPr>
              <w:pStyle w:val="a1"/>
            </w:pPr>
            <w:r>
              <w:t>-/6</w:t>
            </w:r>
          </w:p>
        </w:tc>
        <w:tc>
          <w:tcPr>
            <w:tcW w:w="1222" w:type="dxa"/>
            <w:vAlign w:val="center"/>
          </w:tcPr>
          <w:p w:rsidR="00FD51DF" w:rsidRPr="00F02D2E" w:rsidRDefault="00FD51DF" w:rsidP="00FF386A">
            <w:pPr>
              <w:pStyle w:val="a1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FD51DF" w:rsidRPr="00F02D2E" w:rsidRDefault="00FD51DF" w:rsidP="00FF386A">
            <w:pPr>
              <w:pStyle w:val="a1"/>
            </w:pPr>
          </w:p>
        </w:tc>
        <w:tc>
          <w:tcPr>
            <w:tcW w:w="1575" w:type="dxa"/>
            <w:vAlign w:val="center"/>
          </w:tcPr>
          <w:p w:rsidR="00FD51DF" w:rsidRPr="00045ACB" w:rsidRDefault="00FD51DF" w:rsidP="00FF386A">
            <w:pPr>
              <w:pStyle w:val="a1"/>
            </w:pPr>
            <w:r>
              <w:t>8</w:t>
            </w:r>
            <w:r w:rsidRPr="00045ACB">
              <w:t>0</w:t>
            </w:r>
          </w:p>
        </w:tc>
      </w:tr>
      <w:tr w:rsidR="00FD51DF" w:rsidRPr="00F02D2E" w:rsidTr="00FF386A">
        <w:trPr>
          <w:jc w:val="center"/>
        </w:trPr>
        <w:tc>
          <w:tcPr>
            <w:tcW w:w="3237" w:type="dxa"/>
            <w:vAlign w:val="center"/>
          </w:tcPr>
          <w:p w:rsidR="00FD51DF" w:rsidRPr="00743858" w:rsidRDefault="00FD51DF" w:rsidP="00FF386A">
            <w:pPr>
              <w:pStyle w:val="a1"/>
              <w:rPr>
                <w:b/>
                <w:i/>
              </w:rPr>
            </w:pPr>
            <w:bookmarkStart w:id="22" w:name="itog"/>
            <w:bookmarkEnd w:id="22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FD51DF" w:rsidRDefault="00FD51DF" w:rsidP="00FF386A">
            <w:pPr>
              <w:pStyle w:val="a1"/>
            </w:pPr>
          </w:p>
        </w:tc>
        <w:tc>
          <w:tcPr>
            <w:tcW w:w="1330" w:type="dxa"/>
            <w:vAlign w:val="center"/>
          </w:tcPr>
          <w:p w:rsidR="00FD51DF" w:rsidRDefault="00FD51DF" w:rsidP="00FF386A">
            <w:pPr>
              <w:pStyle w:val="a1"/>
            </w:pPr>
          </w:p>
        </w:tc>
        <w:tc>
          <w:tcPr>
            <w:tcW w:w="1222" w:type="dxa"/>
            <w:vAlign w:val="center"/>
          </w:tcPr>
          <w:p w:rsidR="00FD51DF" w:rsidRDefault="00FD51DF" w:rsidP="00FF386A">
            <w:pPr>
              <w:pStyle w:val="a1"/>
            </w:pPr>
          </w:p>
        </w:tc>
        <w:tc>
          <w:tcPr>
            <w:tcW w:w="1518" w:type="dxa"/>
            <w:vAlign w:val="center"/>
          </w:tcPr>
          <w:p w:rsidR="00FD51DF" w:rsidRPr="00F02D2E" w:rsidRDefault="00FD51DF" w:rsidP="00FF386A">
            <w:pPr>
              <w:pStyle w:val="a1"/>
            </w:pPr>
          </w:p>
        </w:tc>
        <w:tc>
          <w:tcPr>
            <w:tcW w:w="1575" w:type="dxa"/>
            <w:vAlign w:val="center"/>
          </w:tcPr>
          <w:p w:rsidR="00FD51DF" w:rsidRPr="00743858" w:rsidRDefault="00FD51DF" w:rsidP="00FF386A">
            <w:pPr>
              <w:pStyle w:val="a1"/>
              <w:rPr>
                <w:b/>
              </w:rPr>
            </w:pPr>
            <w:r w:rsidRPr="00743858">
              <w:rPr>
                <w:b/>
              </w:rPr>
              <w:t>100</w:t>
            </w:r>
          </w:p>
        </w:tc>
      </w:tr>
      <w:tr w:rsidR="00FD51DF" w:rsidRPr="00F02D2E" w:rsidTr="00FF386A">
        <w:trPr>
          <w:jc w:val="center"/>
        </w:trPr>
        <w:tc>
          <w:tcPr>
            <w:tcW w:w="3237" w:type="dxa"/>
            <w:vAlign w:val="center"/>
          </w:tcPr>
          <w:p w:rsidR="00FD51DF" w:rsidRPr="00743858" w:rsidRDefault="00FD51DF" w:rsidP="00FF386A">
            <w:pPr>
              <w:pStyle w:val="a1"/>
              <w:rPr>
                <w:i/>
              </w:rPr>
            </w:pPr>
            <w:bookmarkStart w:id="23" w:name="kcss2330"/>
            <w:bookmarkEnd w:id="23"/>
            <w:r>
              <w:rPr>
                <w:i/>
              </w:rPr>
              <w:t>Электрокорунд, мг/м³</w:t>
            </w:r>
          </w:p>
        </w:tc>
        <w:tc>
          <w:tcPr>
            <w:tcW w:w="1453" w:type="dxa"/>
            <w:vAlign w:val="center"/>
          </w:tcPr>
          <w:p w:rsidR="00FD51DF" w:rsidRDefault="00FD51DF" w:rsidP="00FF386A">
            <w:pPr>
              <w:pStyle w:val="a1"/>
            </w:pPr>
            <w:r>
              <w:t>6.4</w:t>
            </w:r>
          </w:p>
        </w:tc>
        <w:tc>
          <w:tcPr>
            <w:tcW w:w="1330" w:type="dxa"/>
            <w:vAlign w:val="center"/>
          </w:tcPr>
          <w:p w:rsidR="00FD51DF" w:rsidRDefault="00FD51DF" w:rsidP="00FF386A">
            <w:pPr>
              <w:pStyle w:val="a1"/>
            </w:pPr>
            <w:r>
              <w:t>6</w:t>
            </w:r>
          </w:p>
        </w:tc>
        <w:tc>
          <w:tcPr>
            <w:tcW w:w="1222" w:type="dxa"/>
            <w:vAlign w:val="center"/>
          </w:tcPr>
          <w:p w:rsidR="00FD51DF" w:rsidRDefault="00FD51DF" w:rsidP="00FF386A">
            <w:pPr>
              <w:pStyle w:val="a1"/>
            </w:pPr>
          </w:p>
        </w:tc>
        <w:tc>
          <w:tcPr>
            <w:tcW w:w="1518" w:type="dxa"/>
            <w:vAlign w:val="center"/>
          </w:tcPr>
          <w:p w:rsidR="00FD51DF" w:rsidRPr="00F02D2E" w:rsidRDefault="00FD51DF" w:rsidP="00FF386A">
            <w:pPr>
              <w:pStyle w:val="a1"/>
            </w:pPr>
            <w:r>
              <w:t>3.1</w:t>
            </w:r>
          </w:p>
        </w:tc>
        <w:tc>
          <w:tcPr>
            <w:tcW w:w="1575" w:type="dxa"/>
            <w:vAlign w:val="center"/>
          </w:tcPr>
          <w:p w:rsidR="00FD51DF" w:rsidRPr="00743858" w:rsidRDefault="00FD51DF" w:rsidP="00FF386A">
            <w:pPr>
              <w:pStyle w:val="a1"/>
              <w:rPr>
                <w:b/>
              </w:rPr>
            </w:pPr>
          </w:p>
        </w:tc>
      </w:tr>
    </w:tbl>
    <w:p w:rsidR="00FD51DF" w:rsidRPr="00F02D2E" w:rsidRDefault="00FD51DF" w:rsidP="00367816"/>
    <w:p w:rsidR="00FD51DF" w:rsidRPr="00F02D2E" w:rsidRDefault="00FD51DF" w:rsidP="00D76DF8">
      <w:pPr>
        <w:rPr>
          <w:sz w:val="22"/>
          <w:szCs w:val="22"/>
        </w:rPr>
      </w:pPr>
      <w:r w:rsidRPr="00F02D2E">
        <w:rPr>
          <w:b/>
          <w:color w:val="000000"/>
          <w:sz w:val="22"/>
          <w:szCs w:val="22"/>
        </w:rPr>
        <w:t>8. Заключение:</w:t>
      </w:r>
      <w:r w:rsidRPr="00F02D2E">
        <w:rPr>
          <w:b/>
          <w:color w:val="000000"/>
          <w:sz w:val="22"/>
          <w:szCs w:val="22"/>
        </w:rPr>
        <w:br/>
      </w:r>
      <w:fldSimple w:instr=" DOCVARIABLE att_zakl \* MERGEFORMAT ">
        <w:r w:rsidRPr="00743858">
          <w:rPr>
            <w:bCs/>
            <w:sz w:val="22"/>
            <w:szCs w:val="22"/>
          </w:rPr>
          <w:t>-</w:t>
        </w:r>
        <w:r w:rsidRPr="00743858">
          <w:rPr>
            <w:sz w:val="22"/>
            <w:szCs w:val="22"/>
          </w:rPr>
          <w:t xml:space="preserve"> фактический уровень вредного фактора не соответствует гигиеническим нормативам;</w:t>
        </w:r>
      </w:fldSimple>
      <w:r w:rsidRPr="00F02D2E">
        <w:rPr>
          <w:sz w:val="22"/>
          <w:szCs w:val="22"/>
        </w:rPr>
        <w:br/>
        <w:t xml:space="preserve">- класс (подкласс) условий труда - </w:t>
      </w:r>
      <w:fldSimple w:instr=" DOCVARIABLE class \* MERGEFORMAT ">
        <w:r w:rsidRPr="00743858">
          <w:rPr>
            <w:sz w:val="22"/>
            <w:szCs w:val="22"/>
          </w:rPr>
          <w:t>3.1</w:t>
        </w:r>
      </w:fldSimple>
    </w:p>
    <w:p w:rsidR="00FD51DF" w:rsidRPr="00F02D2E" w:rsidRDefault="00FD51DF" w:rsidP="00415632">
      <w:pPr>
        <w:rPr>
          <w:sz w:val="22"/>
          <w:szCs w:val="22"/>
        </w:rPr>
      </w:pPr>
      <w:r w:rsidRPr="00F02D2E">
        <w:rPr>
          <w:b/>
          <w:color w:val="000000"/>
          <w:sz w:val="22"/>
          <w:szCs w:val="22"/>
        </w:rPr>
        <w:t>9. Сотрудники организации (лаборатории)</w:t>
      </w:r>
      <w:r w:rsidRPr="00F02D2E">
        <w:rPr>
          <w:b/>
          <w:bCs/>
          <w:color w:val="000000"/>
          <w:sz w:val="22"/>
          <w:szCs w:val="22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D51DF" w:rsidRPr="007168CA" w:rsidTr="007168C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FD51DF" w:rsidRPr="007168CA" w:rsidRDefault="00FD51DF" w:rsidP="00570B7A">
            <w:pPr>
              <w:pStyle w:val="a1"/>
            </w:pPr>
          </w:p>
        </w:tc>
        <w:tc>
          <w:tcPr>
            <w:tcW w:w="284" w:type="dxa"/>
            <w:vAlign w:val="bottom"/>
          </w:tcPr>
          <w:p w:rsidR="00FD51DF" w:rsidRPr="007168CA" w:rsidRDefault="00FD51DF" w:rsidP="00570B7A">
            <w:pPr>
              <w:pStyle w:val="a1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FD51DF" w:rsidRPr="007168CA" w:rsidRDefault="00FD51DF" w:rsidP="00570B7A">
            <w:pPr>
              <w:pStyle w:val="a1"/>
            </w:pPr>
            <w:r w:rsidRPr="007168CA">
              <w:t>Лаборант химического анализа</w:t>
            </w:r>
          </w:p>
        </w:tc>
        <w:tc>
          <w:tcPr>
            <w:tcW w:w="284" w:type="dxa"/>
            <w:vAlign w:val="bottom"/>
          </w:tcPr>
          <w:p w:rsidR="00FD51DF" w:rsidRPr="007168CA" w:rsidRDefault="00FD51DF" w:rsidP="00570B7A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D51DF" w:rsidRPr="007168CA" w:rsidRDefault="00FD51DF" w:rsidP="00570B7A">
            <w:pPr>
              <w:pStyle w:val="a1"/>
            </w:pPr>
          </w:p>
        </w:tc>
        <w:tc>
          <w:tcPr>
            <w:tcW w:w="283" w:type="dxa"/>
            <w:vAlign w:val="bottom"/>
          </w:tcPr>
          <w:p w:rsidR="00FD51DF" w:rsidRPr="007168CA" w:rsidRDefault="00FD51DF" w:rsidP="00570B7A">
            <w:pPr>
              <w:pStyle w:val="a1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FD51DF" w:rsidRPr="007168CA" w:rsidRDefault="00FD51DF" w:rsidP="00570B7A">
            <w:pPr>
              <w:pStyle w:val="a1"/>
            </w:pPr>
            <w:r w:rsidRPr="007168CA">
              <w:t>Житная Т.И.</w:t>
            </w:r>
          </w:p>
        </w:tc>
      </w:tr>
      <w:tr w:rsidR="00FD51DF" w:rsidRPr="007168CA" w:rsidTr="007168C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D51DF" w:rsidRPr="007168CA" w:rsidRDefault="00FD51DF" w:rsidP="00570B7A">
            <w:pPr>
              <w:pStyle w:val="a1"/>
              <w:rPr>
                <w:b/>
                <w:vertAlign w:val="superscript"/>
              </w:rPr>
            </w:pPr>
            <w:r w:rsidRPr="007168C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D51DF" w:rsidRPr="007168CA" w:rsidRDefault="00FD51DF" w:rsidP="00570B7A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D51DF" w:rsidRPr="007168CA" w:rsidRDefault="00FD51DF" w:rsidP="00570B7A">
            <w:pPr>
              <w:pStyle w:val="a1"/>
              <w:rPr>
                <w:b/>
                <w:vertAlign w:val="superscript"/>
              </w:rPr>
            </w:pPr>
            <w:r w:rsidRPr="007168C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D51DF" w:rsidRPr="007168CA" w:rsidRDefault="00FD51DF" w:rsidP="00570B7A">
            <w:pPr>
              <w:pStyle w:val="a1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D51DF" w:rsidRPr="007168CA" w:rsidRDefault="00FD51DF" w:rsidP="00570B7A">
            <w:pPr>
              <w:pStyle w:val="a1"/>
              <w:rPr>
                <w:b/>
                <w:vertAlign w:val="superscript"/>
              </w:rPr>
            </w:pPr>
            <w:r w:rsidRPr="007168C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D51DF" w:rsidRPr="007168CA" w:rsidRDefault="00FD51DF" w:rsidP="00570B7A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D51DF" w:rsidRPr="007168CA" w:rsidRDefault="00FD51DF" w:rsidP="00570B7A">
            <w:pPr>
              <w:pStyle w:val="a1"/>
              <w:rPr>
                <w:b/>
                <w:vertAlign w:val="superscript"/>
              </w:rPr>
            </w:pPr>
            <w:r w:rsidRPr="007168CA">
              <w:rPr>
                <w:vertAlign w:val="superscript"/>
              </w:rPr>
              <w:t>(Ф.И.О.)</w:t>
            </w:r>
          </w:p>
        </w:tc>
      </w:tr>
    </w:tbl>
    <w:p w:rsidR="00FD51DF" w:rsidRPr="00F02D2E" w:rsidRDefault="00FD51DF" w:rsidP="00EF6C29">
      <w:pPr>
        <w:spacing w:before="120"/>
        <w:rPr>
          <w:rStyle w:val="a0"/>
          <w:sz w:val="22"/>
          <w:szCs w:val="22"/>
        </w:rPr>
      </w:pPr>
      <w:r w:rsidRPr="00F02D2E">
        <w:rPr>
          <w:rStyle w:val="a0"/>
          <w:sz w:val="22"/>
          <w:szCs w:val="22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D51DF" w:rsidRPr="007168CA" w:rsidTr="007168C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FD51DF" w:rsidRPr="007168CA" w:rsidRDefault="00FD51DF" w:rsidP="00EF6C29">
            <w:pPr>
              <w:pStyle w:val="a1"/>
            </w:pPr>
            <w:r w:rsidRPr="007168CA">
              <w:t>1962</w:t>
            </w:r>
          </w:p>
        </w:tc>
        <w:tc>
          <w:tcPr>
            <w:tcW w:w="284" w:type="dxa"/>
            <w:vAlign w:val="bottom"/>
          </w:tcPr>
          <w:p w:rsidR="00FD51DF" w:rsidRPr="007168CA" w:rsidRDefault="00FD51DF" w:rsidP="00EF6C29">
            <w:pPr>
              <w:pStyle w:val="a1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FD51DF" w:rsidRPr="007168CA" w:rsidRDefault="00FD51DF" w:rsidP="00EF6C29">
            <w:pPr>
              <w:pStyle w:val="a1"/>
            </w:pPr>
            <w:r w:rsidRPr="007168CA">
              <w:t>Специалист по СОУТ</w:t>
            </w:r>
          </w:p>
        </w:tc>
        <w:tc>
          <w:tcPr>
            <w:tcW w:w="284" w:type="dxa"/>
            <w:vAlign w:val="bottom"/>
          </w:tcPr>
          <w:p w:rsidR="00FD51DF" w:rsidRPr="007168CA" w:rsidRDefault="00FD51DF" w:rsidP="00EF6C29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D51DF" w:rsidRPr="007168CA" w:rsidRDefault="00FD51DF" w:rsidP="00EF6C29">
            <w:pPr>
              <w:pStyle w:val="a1"/>
            </w:pPr>
          </w:p>
        </w:tc>
        <w:tc>
          <w:tcPr>
            <w:tcW w:w="283" w:type="dxa"/>
            <w:vAlign w:val="bottom"/>
          </w:tcPr>
          <w:p w:rsidR="00FD51DF" w:rsidRPr="007168CA" w:rsidRDefault="00FD51DF" w:rsidP="00EF6C29">
            <w:pPr>
              <w:pStyle w:val="a1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FD51DF" w:rsidRPr="007168CA" w:rsidRDefault="00FD51DF" w:rsidP="00EF6C29">
            <w:pPr>
              <w:pStyle w:val="a1"/>
            </w:pPr>
            <w:r w:rsidRPr="007168CA">
              <w:t>Скребнёв Б. В.</w:t>
            </w:r>
          </w:p>
        </w:tc>
      </w:tr>
      <w:tr w:rsidR="00FD51DF" w:rsidRPr="007168CA" w:rsidTr="007168C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D51DF" w:rsidRPr="007168CA" w:rsidRDefault="00FD51DF" w:rsidP="00EF6C29">
            <w:pPr>
              <w:pStyle w:val="a1"/>
              <w:rPr>
                <w:b/>
                <w:vertAlign w:val="superscript"/>
              </w:rPr>
            </w:pPr>
            <w:r w:rsidRPr="007168C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D51DF" w:rsidRPr="007168CA" w:rsidRDefault="00FD51DF" w:rsidP="00EF6C2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D51DF" w:rsidRPr="007168CA" w:rsidRDefault="00FD51DF" w:rsidP="00EF6C29">
            <w:pPr>
              <w:pStyle w:val="a1"/>
              <w:rPr>
                <w:b/>
                <w:vertAlign w:val="superscript"/>
              </w:rPr>
            </w:pPr>
            <w:r w:rsidRPr="007168C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D51DF" w:rsidRPr="007168CA" w:rsidRDefault="00FD51DF" w:rsidP="00EF6C29">
            <w:pPr>
              <w:pStyle w:val="a1"/>
              <w:rPr>
                <w:b/>
                <w:vertAlign w:val="superscript"/>
              </w:rPr>
            </w:pPr>
            <w:bookmarkStart w:id="25" w:name="fio_users"/>
            <w:bookmarkEnd w:id="25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D51DF" w:rsidRPr="007168CA" w:rsidRDefault="00FD51DF" w:rsidP="00EF6C29">
            <w:pPr>
              <w:pStyle w:val="a1"/>
              <w:rPr>
                <w:b/>
                <w:vertAlign w:val="superscript"/>
              </w:rPr>
            </w:pPr>
            <w:r w:rsidRPr="007168C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D51DF" w:rsidRPr="007168CA" w:rsidRDefault="00FD51DF" w:rsidP="00EF6C29">
            <w:pPr>
              <w:pStyle w:val="a1"/>
              <w:rPr>
                <w:b/>
                <w:vertAlign w:val="superscript"/>
              </w:rPr>
            </w:pPr>
            <w:bookmarkStart w:id="26" w:name="fio_users2"/>
            <w:bookmarkEnd w:id="26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D51DF" w:rsidRPr="007168CA" w:rsidRDefault="00FD51DF" w:rsidP="00EF6C29">
            <w:pPr>
              <w:pStyle w:val="a1"/>
              <w:rPr>
                <w:b/>
                <w:vertAlign w:val="superscript"/>
              </w:rPr>
            </w:pPr>
            <w:r w:rsidRPr="007168CA">
              <w:rPr>
                <w:vertAlign w:val="superscript"/>
              </w:rPr>
              <w:t>(Ф.И.О.)</w:t>
            </w:r>
          </w:p>
        </w:tc>
      </w:tr>
    </w:tbl>
    <w:p w:rsidR="00FD51DF" w:rsidRPr="00F02D2E" w:rsidRDefault="00FD51DF" w:rsidP="0013501A">
      <w:pPr>
        <w:spacing w:before="120"/>
        <w:rPr>
          <w:rStyle w:val="a0"/>
          <w:sz w:val="22"/>
          <w:szCs w:val="22"/>
        </w:rPr>
      </w:pPr>
      <w:r w:rsidRPr="00F02D2E">
        <w:rPr>
          <w:rStyle w:val="a0"/>
          <w:sz w:val="22"/>
          <w:szCs w:val="22"/>
        </w:rPr>
        <w:t>11. Ответственное лицо утвердившее протокол:</w:t>
      </w:r>
    </w:p>
    <w:tbl>
      <w:tblPr>
        <w:tblW w:w="10173" w:type="dxa"/>
        <w:tblLayout w:type="fixed"/>
        <w:tblLook w:val="01E0"/>
      </w:tblPr>
      <w:tblGrid>
        <w:gridCol w:w="1668"/>
        <w:gridCol w:w="283"/>
        <w:gridCol w:w="2693"/>
        <w:gridCol w:w="284"/>
        <w:gridCol w:w="1701"/>
        <w:gridCol w:w="283"/>
        <w:gridCol w:w="3261"/>
      </w:tblGrid>
      <w:tr w:rsidR="00FD51DF" w:rsidRPr="007168CA" w:rsidTr="00E21486">
        <w:trPr>
          <w:trHeight w:val="284"/>
        </w:trPr>
        <w:tc>
          <w:tcPr>
            <w:tcW w:w="1668" w:type="dxa"/>
            <w:vAlign w:val="center"/>
          </w:tcPr>
          <w:p w:rsidR="00FD51DF" w:rsidRPr="007168CA" w:rsidRDefault="00FD51DF" w:rsidP="00094927">
            <w:pPr>
              <w:pStyle w:val="a1"/>
            </w:pPr>
          </w:p>
        </w:tc>
        <w:tc>
          <w:tcPr>
            <w:tcW w:w="283" w:type="dxa"/>
            <w:vAlign w:val="center"/>
          </w:tcPr>
          <w:p w:rsidR="00FD51DF" w:rsidRPr="007168CA" w:rsidRDefault="00FD51DF" w:rsidP="00094927">
            <w:pPr>
              <w:pStyle w:val="a1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FD51DF" w:rsidRPr="007168CA" w:rsidRDefault="00FD51DF" w:rsidP="00094927">
            <w:pPr>
              <w:pStyle w:val="a1"/>
            </w:pPr>
            <w:r w:rsidRPr="007168CA">
              <w:t>Руководитель группы</w:t>
            </w:r>
          </w:p>
        </w:tc>
        <w:tc>
          <w:tcPr>
            <w:tcW w:w="284" w:type="dxa"/>
            <w:vAlign w:val="center"/>
          </w:tcPr>
          <w:p w:rsidR="00FD51DF" w:rsidRPr="007168CA" w:rsidRDefault="00FD51DF" w:rsidP="00094927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D51DF" w:rsidRPr="007168CA" w:rsidRDefault="00FD51DF" w:rsidP="00094927">
            <w:pPr>
              <w:pStyle w:val="a1"/>
            </w:pPr>
          </w:p>
        </w:tc>
        <w:tc>
          <w:tcPr>
            <w:tcW w:w="283" w:type="dxa"/>
            <w:vAlign w:val="center"/>
          </w:tcPr>
          <w:p w:rsidR="00FD51DF" w:rsidRPr="007168CA" w:rsidRDefault="00FD51DF" w:rsidP="00094927">
            <w:pPr>
              <w:pStyle w:val="a1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FD51DF" w:rsidRPr="007168CA" w:rsidRDefault="00FD51DF" w:rsidP="00094927">
            <w:pPr>
              <w:pStyle w:val="a1"/>
            </w:pPr>
            <w:r w:rsidRPr="007168CA">
              <w:t>Суслова О. Г.</w:t>
            </w:r>
          </w:p>
        </w:tc>
      </w:tr>
      <w:tr w:rsidR="00FD51DF" w:rsidRPr="007168CA" w:rsidTr="00E21486">
        <w:trPr>
          <w:trHeight w:val="284"/>
        </w:trPr>
        <w:tc>
          <w:tcPr>
            <w:tcW w:w="1668" w:type="dxa"/>
            <w:vAlign w:val="center"/>
          </w:tcPr>
          <w:p w:rsidR="00FD51DF" w:rsidRPr="007168CA" w:rsidRDefault="00FD51DF" w:rsidP="00E21486">
            <w:pPr>
              <w:pStyle w:val="a1"/>
              <w:jc w:val="left"/>
              <w:rPr>
                <w:b/>
                <w:vertAlign w:val="superscript"/>
              </w:rPr>
            </w:pPr>
            <w:bookmarkStart w:id="27" w:name="sign_boss_sdate_bm"/>
            <w:bookmarkEnd w:id="27"/>
          </w:p>
        </w:tc>
        <w:tc>
          <w:tcPr>
            <w:tcW w:w="283" w:type="dxa"/>
            <w:vAlign w:val="center"/>
          </w:tcPr>
          <w:p w:rsidR="00FD51DF" w:rsidRPr="007168CA" w:rsidRDefault="00FD51DF" w:rsidP="00094927">
            <w:pPr>
              <w:pStyle w:val="a1"/>
              <w:rPr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FD51DF" w:rsidRPr="007168CA" w:rsidRDefault="00FD51DF" w:rsidP="00094927">
            <w:pPr>
              <w:pStyle w:val="a1"/>
              <w:rPr>
                <w:vertAlign w:val="superscript"/>
              </w:rPr>
            </w:pPr>
            <w:bookmarkStart w:id="28" w:name="sign_boss_state_bm"/>
            <w:bookmarkEnd w:id="28"/>
            <w:r w:rsidRPr="007168C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D51DF" w:rsidRPr="007168CA" w:rsidRDefault="00FD51DF" w:rsidP="00094927">
            <w:pPr>
              <w:pStyle w:val="a1"/>
              <w:rPr>
                <w:vertAlign w:val="superscript"/>
              </w:rPr>
            </w:pPr>
            <w:bookmarkStart w:id="29" w:name="fio_boss"/>
            <w:bookmarkEnd w:id="2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D51DF" w:rsidRPr="007168CA" w:rsidRDefault="00FD51DF" w:rsidP="00094927">
            <w:pPr>
              <w:pStyle w:val="a1"/>
              <w:rPr>
                <w:vertAlign w:val="superscript"/>
              </w:rPr>
            </w:pPr>
            <w:bookmarkStart w:id="30" w:name="sign_boss_sign_bm"/>
            <w:bookmarkEnd w:id="30"/>
            <w:r w:rsidRPr="007168C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D51DF" w:rsidRPr="007168CA" w:rsidRDefault="00FD51DF" w:rsidP="00094927">
            <w:pPr>
              <w:pStyle w:val="a1"/>
              <w:rPr>
                <w:vertAlign w:val="superscript"/>
              </w:rPr>
            </w:pPr>
            <w:bookmarkStart w:id="31" w:name="fio_boss4"/>
            <w:bookmarkEnd w:id="31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FD51DF" w:rsidRPr="007168CA" w:rsidRDefault="00FD51DF" w:rsidP="00094927">
            <w:pPr>
              <w:pStyle w:val="a1"/>
              <w:rPr>
                <w:vertAlign w:val="superscript"/>
              </w:rPr>
            </w:pPr>
            <w:bookmarkStart w:id="32" w:name="sign_boss_fio_bm"/>
            <w:bookmarkEnd w:id="32"/>
            <w:r w:rsidRPr="007168CA">
              <w:rPr>
                <w:vertAlign w:val="superscript"/>
              </w:rPr>
              <w:t>(Ф.И.О.)</w:t>
            </w:r>
          </w:p>
        </w:tc>
      </w:tr>
    </w:tbl>
    <w:p w:rsidR="00FD51DF" w:rsidRPr="00F02D2E" w:rsidRDefault="00FD51DF" w:rsidP="00794D4E">
      <w:pPr>
        <w:spacing w:before="120"/>
      </w:pPr>
    </w:p>
    <w:sectPr w:rsidR="00FD51DF" w:rsidRPr="00F02D2E" w:rsidSect="004156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737" w:bottom="567" w:left="851" w:header="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1DF" w:rsidRDefault="00FD51DF" w:rsidP="0076042D">
      <w:pPr>
        <w:pStyle w:val="a2"/>
      </w:pPr>
      <w:r>
        <w:separator/>
      </w:r>
    </w:p>
  </w:endnote>
  <w:endnote w:type="continuationSeparator" w:id="0">
    <w:p w:rsidR="00FD51DF" w:rsidRDefault="00FD51DF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1DF" w:rsidRDefault="00FD51D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74"/>
      <w:gridCol w:w="792"/>
      <w:gridCol w:w="4868"/>
    </w:tblGrid>
    <w:tr w:rsidR="00FD51DF" w:rsidTr="00E21486">
      <w:tc>
        <w:tcPr>
          <w:tcW w:w="4428" w:type="dxa"/>
        </w:tcPr>
        <w:p w:rsidR="00FD51DF" w:rsidRPr="00E21486" w:rsidRDefault="00FD51D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68-86/19- П</w:t>
          </w:r>
        </w:p>
      </w:tc>
      <w:tc>
        <w:tcPr>
          <w:tcW w:w="720" w:type="dxa"/>
        </w:tcPr>
        <w:p w:rsidR="00FD51DF" w:rsidRPr="00E21486" w:rsidRDefault="00FD51DF" w:rsidP="00E21486">
          <w:pPr>
            <w:jc w:val="center"/>
            <w:rPr>
              <w:sz w:val="20"/>
              <w:szCs w:val="20"/>
            </w:rPr>
          </w:pPr>
          <w:bookmarkStart w:id="33" w:name="kolontitul2"/>
          <w:bookmarkEnd w:id="33"/>
        </w:p>
      </w:tc>
      <w:tc>
        <w:tcPr>
          <w:tcW w:w="4423" w:type="dxa"/>
        </w:tcPr>
        <w:p w:rsidR="00FD51DF" w:rsidRPr="00E21486" w:rsidRDefault="00FD51DF" w:rsidP="00E21486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E21486">
            <w:rPr>
              <w:rStyle w:val="PageNumber"/>
              <w:sz w:val="20"/>
              <w:szCs w:val="20"/>
            </w:rPr>
            <w:t xml:space="preserve">Стр. </w:t>
          </w:r>
          <w:r w:rsidRPr="00E21486">
            <w:rPr>
              <w:rStyle w:val="PageNumber"/>
              <w:sz w:val="20"/>
              <w:szCs w:val="20"/>
            </w:rPr>
            <w:fldChar w:fldCharType="begin"/>
          </w:r>
          <w:r w:rsidRPr="00E21486">
            <w:rPr>
              <w:rStyle w:val="PageNumber"/>
              <w:sz w:val="20"/>
              <w:szCs w:val="20"/>
            </w:rPr>
            <w:instrText xml:space="preserve">PAGE  </w:instrText>
          </w:r>
          <w:r w:rsidRPr="00E21486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E21486">
            <w:rPr>
              <w:rStyle w:val="PageNumber"/>
              <w:sz w:val="20"/>
              <w:szCs w:val="20"/>
            </w:rPr>
            <w:fldChar w:fldCharType="end"/>
          </w:r>
          <w:r w:rsidRPr="00E21486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095A88">
              <w:rPr>
                <w:rStyle w:val="PageNumber"/>
                <w:noProof/>
                <w:sz w:val="20"/>
              </w:rPr>
              <w:t>2</w:t>
            </w:r>
          </w:fldSimple>
          <w:r w:rsidRPr="00E21486">
            <w:rPr>
              <w:rStyle w:val="PageNumber"/>
              <w:sz w:val="20"/>
              <w:szCs w:val="20"/>
            </w:rPr>
            <w:t xml:space="preserve"> </w:t>
          </w:r>
        </w:p>
      </w:tc>
    </w:tr>
  </w:tbl>
  <w:p w:rsidR="00FD51DF" w:rsidRDefault="00FD51D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1DF" w:rsidRDefault="00FD51D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1DF" w:rsidRDefault="00FD51DF" w:rsidP="0076042D">
      <w:pPr>
        <w:pStyle w:val="a2"/>
      </w:pPr>
      <w:r>
        <w:separator/>
      </w:r>
    </w:p>
  </w:footnote>
  <w:footnote w:type="continuationSeparator" w:id="0">
    <w:p w:rsidR="00FD51DF" w:rsidRDefault="00FD51DF" w:rsidP="0076042D">
      <w:pPr>
        <w:pStyle w:val="a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1DF" w:rsidRDefault="00FD51D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1DF" w:rsidRDefault="00FD51D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1DF" w:rsidRDefault="00FD51D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0;0;1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boss_data" w:val="D522E0BDBA1C4DD7B9BD47A6B5A5D49F~061-472-725-61"/>
    <w:docVar w:name="ceh_info" w:val=" Участок мехобработки"/>
    <w:docVar w:name="class" w:val="3.1"/>
    <w:docVar w:name="close_doc_flag" w:val="0"/>
    <w:docVar w:name="co_classes" w:val="   "/>
    <w:docVar w:name="codeok" w:val=" 19568 "/>
    <w:docVar w:name="codeok " w:val="    "/>
    <w:docVar w:name="col18" w:val=" 0 "/>
    <w:docVar w:name="colrab" w:val=" 0 "/>
    <w:docVar w:name="colrab_anal" w:val=" 0 "/>
    <w:docVar w:name="colraball" w:val="    "/>
    <w:docVar w:name="colwom" w:val=" 0 "/>
    <w:docVar w:name="D_dog" w:val="08.04.2019"/>
    <w:docVar w:name="D_prikaz" w:val="18.04.2019"/>
    <w:docVar w:name="dop_info" w:val="  "/>
    <w:docVar w:name="exp_guids" w:val="0F4BB6FA6E12499284380B067A1DACDC@072-815-564-73"/>
    <w:docVar w:name="exp_snils" w:val="0F4BB6FA6E12499284380B067A1DACDC@072-815-564-73"/>
    <w:docVar w:name="fac_name" w:val="Аэрозоли ПФД"/>
    <w:docVar w:name="fac_name2" w:val="Аэрозоли_ПФД"/>
    <w:docVar w:name="facid" w:val="3"/>
    <w:docVar w:name="fact_adr" w:val="   "/>
    <w:docVar w:name="factor_guid" w:val="69085F7F663E43EC8DBB4C5ED193FB61"/>
    <w:docVar w:name="fill_date" w:val="30.04.2019"/>
    <w:docVar w:name="footer_num" w:val="Протокол № 68-86/19- П"/>
    <w:docVar w:name="hlp" w:val="3"/>
    <w:docVar w:name="izm_date" w:val="19.04.2019"/>
    <w:docVar w:name="izm_metod" w:val="    "/>
    <w:docVar w:name="izm_nd_new" w:val="- Приказ Минтруда России от 24.01.2014 N 33н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;_x000D_- ГН 2.2.5.3532-18 Предельно допустимые концентрации (ПДК) вредных веществ в воздухе рабочей зоны;_x000D_- МУК 4.1.2468-09 Измерение массовых концентраций пыли в воздухе рабочей зоны;_x000D_- ГОСТ 12.1.005-88 Общие санитарно-гигиенические требования к воздуху рабочей зоны.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Аэрозоли ПФД: Для снижения вредного воздействия пылевой нагрузки рекомендуется использовать средства индивидуальной защиты "/>
    <w:docVar w:name="measures2" w:val="Снижение вредного воздействия пылевой нагрузки "/>
    <w:docVar w:name="N_dog" w:val="86"/>
    <w:docVar w:name="N_prikaz" w:val="01-01-№366"/>
    <w:docVar w:name="num_doc" w:val="68-86/19- П "/>
    <w:docVar w:name="oborud" w:val=" Электроинструмент, слесарный инструмент "/>
    <w:docVar w:name="org_id" w:val="1"/>
    <w:docVar w:name="org_member_fio" w:val=" "/>
    <w:docVar w:name="org_member_state" w:val=" "/>
    <w:docVar w:name="os2_bm" w:val="1"/>
    <w:docVar w:name="os2_zone" w:val="Рабочее место чистильщика металла, отливок, изделий и деталей"/>
    <w:docVar w:name="pers_guids" w:val="55C0D4171556441291FCF7BD6AF9BD05@028-790-891-00"/>
    <w:docVar w:name="pers_snils" w:val="55C0D4171556441291FCF7BD6AF9BD05@028-790-891-00"/>
    <w:docVar w:name="rab_fio" w:val="   "/>
    <w:docVar w:name="raschet" w:val="   "/>
    <w:docVar w:name="rbtd_adr" w:val="344065, г. Ростов-на-Дону, ул. 50-летия Ростсельмаша, 2-6/22 "/>
    <w:docVar w:name="rbtd_name" w:val="Акционерное общество &quot;Клевер&quot; "/>
    <w:docVar w:name="rm_guid" w:val="B94CE0187E2F4A13A9EFB5C1554ED8F0"/>
    <w:docVar w:name="rm_id" w:val="89"/>
    <w:docVar w:name="rm_name" w:val=" Чистильщик металла, отливок, изделий и деталей "/>
    <w:docVar w:name="rm_number" w:val=" 68-86/19 "/>
    <w:docVar w:name="si_guids" w:val="181C151754F5454C840A17A25565A392@7896@30.01.2019@29.01.2020~5FB0E0E430FA4B479ED8124D166714D0@275@09.01.2019@08.01.2020"/>
    <w:docVar w:name="sign_date" w:val="   "/>
    <w:docVar w:name="struct_info" w:val="    "/>
    <w:docVar w:name="template" w:val="apfd_prg_sout.dot"/>
    <w:docVar w:name="test_date" w:val="   "/>
    <w:docVar w:name="timesmena" w:val="480"/>
    <w:docVar w:name="tools" w:val=" Заготовки "/>
    <w:docVar w:name="version" w:val="51"/>
  </w:docVars>
  <w:rsids>
    <w:rsidRoot w:val="00A65618"/>
    <w:rsid w:val="00012F22"/>
    <w:rsid w:val="000132AE"/>
    <w:rsid w:val="00025683"/>
    <w:rsid w:val="00045ACB"/>
    <w:rsid w:val="00046815"/>
    <w:rsid w:val="0005566C"/>
    <w:rsid w:val="00073DA7"/>
    <w:rsid w:val="000835BA"/>
    <w:rsid w:val="0008521E"/>
    <w:rsid w:val="00092226"/>
    <w:rsid w:val="00094927"/>
    <w:rsid w:val="00095194"/>
    <w:rsid w:val="00095A88"/>
    <w:rsid w:val="000D1F5B"/>
    <w:rsid w:val="00110025"/>
    <w:rsid w:val="0011459D"/>
    <w:rsid w:val="0011587C"/>
    <w:rsid w:val="00117009"/>
    <w:rsid w:val="001245BF"/>
    <w:rsid w:val="0013501A"/>
    <w:rsid w:val="001429B1"/>
    <w:rsid w:val="001607C8"/>
    <w:rsid w:val="00182BB7"/>
    <w:rsid w:val="001B7C69"/>
    <w:rsid w:val="001F4D8D"/>
    <w:rsid w:val="002002FA"/>
    <w:rsid w:val="00201A56"/>
    <w:rsid w:val="00213D45"/>
    <w:rsid w:val="00234932"/>
    <w:rsid w:val="0024138C"/>
    <w:rsid w:val="0026298C"/>
    <w:rsid w:val="00282FD1"/>
    <w:rsid w:val="002D5BDC"/>
    <w:rsid w:val="002E55C6"/>
    <w:rsid w:val="00305B2F"/>
    <w:rsid w:val="003103DA"/>
    <w:rsid w:val="003234D2"/>
    <w:rsid w:val="00323C46"/>
    <w:rsid w:val="00367816"/>
    <w:rsid w:val="003876C3"/>
    <w:rsid w:val="003B4A84"/>
    <w:rsid w:val="003C24DB"/>
    <w:rsid w:val="003D76AA"/>
    <w:rsid w:val="00402CAC"/>
    <w:rsid w:val="00415632"/>
    <w:rsid w:val="00444410"/>
    <w:rsid w:val="00465848"/>
    <w:rsid w:val="004A47AD"/>
    <w:rsid w:val="004C4DB2"/>
    <w:rsid w:val="004E52B0"/>
    <w:rsid w:val="005163BF"/>
    <w:rsid w:val="00563E94"/>
    <w:rsid w:val="00570B7A"/>
    <w:rsid w:val="00576095"/>
    <w:rsid w:val="00577598"/>
    <w:rsid w:val="005A3A36"/>
    <w:rsid w:val="005B466C"/>
    <w:rsid w:val="005B78B0"/>
    <w:rsid w:val="005B7FE8"/>
    <w:rsid w:val="005C0A9A"/>
    <w:rsid w:val="005C4280"/>
    <w:rsid w:val="0069682B"/>
    <w:rsid w:val="006C28B3"/>
    <w:rsid w:val="006C57D2"/>
    <w:rsid w:val="00701803"/>
    <w:rsid w:val="007049EB"/>
    <w:rsid w:val="00710271"/>
    <w:rsid w:val="007168CA"/>
    <w:rsid w:val="00717C9F"/>
    <w:rsid w:val="007435CD"/>
    <w:rsid w:val="00743858"/>
    <w:rsid w:val="0076042D"/>
    <w:rsid w:val="007672F3"/>
    <w:rsid w:val="00767EAB"/>
    <w:rsid w:val="007877DE"/>
    <w:rsid w:val="00794453"/>
    <w:rsid w:val="00794D4E"/>
    <w:rsid w:val="007975EC"/>
    <w:rsid w:val="007B5710"/>
    <w:rsid w:val="007D1852"/>
    <w:rsid w:val="007D2CEA"/>
    <w:rsid w:val="00883461"/>
    <w:rsid w:val="008E36DB"/>
    <w:rsid w:val="008E68DE"/>
    <w:rsid w:val="0090588D"/>
    <w:rsid w:val="0092778A"/>
    <w:rsid w:val="00931D8C"/>
    <w:rsid w:val="009514F4"/>
    <w:rsid w:val="00977EAD"/>
    <w:rsid w:val="009D23D0"/>
    <w:rsid w:val="00A00D48"/>
    <w:rsid w:val="00A12349"/>
    <w:rsid w:val="00A20679"/>
    <w:rsid w:val="00A2665F"/>
    <w:rsid w:val="00A65618"/>
    <w:rsid w:val="00A83534"/>
    <w:rsid w:val="00A91908"/>
    <w:rsid w:val="00A936F3"/>
    <w:rsid w:val="00AA4551"/>
    <w:rsid w:val="00AB4EA8"/>
    <w:rsid w:val="00AC1F45"/>
    <w:rsid w:val="00AD14A4"/>
    <w:rsid w:val="00AD7C32"/>
    <w:rsid w:val="00AE212F"/>
    <w:rsid w:val="00AF55D8"/>
    <w:rsid w:val="00AF796F"/>
    <w:rsid w:val="00B7359A"/>
    <w:rsid w:val="00B94AE4"/>
    <w:rsid w:val="00BA5029"/>
    <w:rsid w:val="00BC2F3C"/>
    <w:rsid w:val="00BF05BC"/>
    <w:rsid w:val="00C02721"/>
    <w:rsid w:val="00C3402B"/>
    <w:rsid w:val="00C46407"/>
    <w:rsid w:val="00C625F3"/>
    <w:rsid w:val="00C76888"/>
    <w:rsid w:val="00C80ACF"/>
    <w:rsid w:val="00C96AAC"/>
    <w:rsid w:val="00C971D8"/>
    <w:rsid w:val="00CA1105"/>
    <w:rsid w:val="00CB45AF"/>
    <w:rsid w:val="00CE10FD"/>
    <w:rsid w:val="00CE3307"/>
    <w:rsid w:val="00D0010F"/>
    <w:rsid w:val="00D3537D"/>
    <w:rsid w:val="00D76DF8"/>
    <w:rsid w:val="00DB0F5D"/>
    <w:rsid w:val="00DB5302"/>
    <w:rsid w:val="00DD6B1F"/>
    <w:rsid w:val="00DD7511"/>
    <w:rsid w:val="00DE29F5"/>
    <w:rsid w:val="00E124F4"/>
    <w:rsid w:val="00E21486"/>
    <w:rsid w:val="00E36337"/>
    <w:rsid w:val="00E37193"/>
    <w:rsid w:val="00EB50A7"/>
    <w:rsid w:val="00EB72AD"/>
    <w:rsid w:val="00EC37A1"/>
    <w:rsid w:val="00EF6C29"/>
    <w:rsid w:val="00F02D2E"/>
    <w:rsid w:val="00F24293"/>
    <w:rsid w:val="00F441B1"/>
    <w:rsid w:val="00F63CB3"/>
    <w:rsid w:val="00F66AB3"/>
    <w:rsid w:val="00F76072"/>
    <w:rsid w:val="00F81760"/>
    <w:rsid w:val="00F82833"/>
    <w:rsid w:val="00F90AC2"/>
    <w:rsid w:val="00F92A80"/>
    <w:rsid w:val="00F9338D"/>
    <w:rsid w:val="00F9552A"/>
    <w:rsid w:val="00FB001B"/>
    <w:rsid w:val="00FC197D"/>
    <w:rsid w:val="00FD2BA8"/>
    <w:rsid w:val="00FD51DF"/>
    <w:rsid w:val="00FD5FCB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17009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17009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</w:rPr>
  </w:style>
  <w:style w:type="character" w:customStyle="1" w:styleId="a0">
    <w:name w:val="Раздел Знак"/>
    <w:basedOn w:val="DefaultParagraphFont"/>
    <w:link w:val="a"/>
    <w:uiPriority w:val="99"/>
    <w:locked/>
    <w:rsid w:val="0092778A"/>
    <w:rPr>
      <w:rFonts w:cs="Times New Roman"/>
      <w:b/>
      <w:color w:val="000000"/>
      <w:sz w:val="24"/>
      <w:szCs w:val="24"/>
      <w:lang w:val="ru-RU" w:eastAsia="ru-RU" w:bidi="ar-SA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basedOn w:val="DefaultParagraphFont"/>
    <w:uiPriority w:val="99"/>
    <w:rsid w:val="001607C8"/>
    <w:rPr>
      <w:rFonts w:ascii="Times New Roman" w:hAnsi="Times New Roman" w:cs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17009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17009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apfd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apfd_prg_sout.dot</Template>
  <TotalTime>4</TotalTime>
  <Pages>2</Pages>
  <Words>588</Words>
  <Characters>3356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Lc001703</dc:creator>
  <cp:keywords/>
  <dc:description/>
  <cp:lastModifiedBy>admin</cp:lastModifiedBy>
  <cp:revision>21</cp:revision>
  <dcterms:created xsi:type="dcterms:W3CDTF">2018-11-09T14:36:00Z</dcterms:created>
  <dcterms:modified xsi:type="dcterms:W3CDTF">2019-04-29T11:23:00Z</dcterms:modified>
</cp:coreProperties>
</file>